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Chatham and Aylesford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Chatham and Aylesford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Chatham and Aylesford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Chatham and Aylesford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Chatham and Aylesford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Chatham and Aylesford are estimated to have a score of 1-2 on the PGSI (low-risk gambling), whilst </w:t>
      </w:r>
      <w:r w:rsidRPr="00773DF7">
        <w:rPr>
          <w:rFonts w:ascii="Libre Franklin Light" w:hAnsi="Libre Franklin Light" w:cs="Calibri Light"/>
          <w:b/>
          <w:bCs/>
          <w:color w:val="C45911" w:themeColor="accent2" w:themeShade="BF"/>
        </w:rPr>
        <w:t xml:space="preserve">3.7%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62.5% </w:t>
      </w:r>
      <w:r w:rsidRPr="004747BF">
        <w:rPr>
          <w:rFonts w:ascii="Libre Franklin Light" w:eastAsia="Times New Roman" w:hAnsi="Libre Franklin Light" w:cs="Calibri Light"/>
        </w:rPr>
        <w:t xml:space="preserve">of those respondents classified as PGSI 8+ in Chatham and Aylesford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Chatham and Aylesford is estimated to be </w:t>
      </w:r>
      <w:r w:rsidRPr="00773DF7">
        <w:rPr>
          <w:rFonts w:ascii="Libre Franklin Light" w:eastAsia="Times New Roman" w:hAnsi="Libre Franklin Light" w:cs="Calibri Light"/>
          <w:b/>
          <w:bCs/>
          <w:color w:val="C45911" w:themeColor="accent2" w:themeShade="BF"/>
        </w:rPr>
        <w:t xml:space="preserve">£1,903,546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Chatham and Aylesford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Chatham and Aylesford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Chatham and Aylesford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Chatham and Aylesford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hatham and Ayles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Chatham and Aylesford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hatham and Ayles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Chatham and Aylesford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Chatham and Aylesford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hatham and Ayles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Chatham and Aylesford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Chatham and Aylesford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Chatham and Aylesford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Chatham and Aylesford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Chatham and Aylesford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Chatham and Aylesford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£1,903,546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Chatham and Aylesford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£31,006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£641,214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£45,934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£12,919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£23,685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£1,148,788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£1,903,546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Chatham and Aylesford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Chatham and Aylesford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Chatham and Aylesford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Chatham and Aylesford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Chatham and Aylesford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Chatham and Aylesford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Chatham and Aylesford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Chatham and Aylesford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Chatham and Aylesford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Chatham and Aylesford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Chatham and Aylesford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Chatham and Aylesford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ED116E5-AC23-4C48-AA62-6F2F3E10F77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